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8C5FC6">
        <w:rPr>
          <w:rFonts w:asciiTheme="majorHAnsi" w:hAnsiTheme="majorHAnsi" w:cstheme="majorHAnsi"/>
          <w:u w:val="single"/>
        </w:rPr>
        <w:t>Lesson 1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105889" w:rsidRDefault="00E20998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6FF0BEA" wp14:editId="51B08499">
            <wp:extent cx="4664075" cy="261239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61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998" w:rsidRDefault="00E20998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7CBCC4D" wp14:editId="02CB9F1C">
            <wp:extent cx="2047875" cy="8953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31D9370" wp14:editId="6D7A0B31">
            <wp:extent cx="1828800" cy="533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align>left</wp:align>
                </wp:positionH>
                <wp:positionV relativeFrom="paragraph">
                  <wp:posOffset>24765</wp:posOffset>
                </wp:positionV>
                <wp:extent cx="4657725" cy="466725"/>
                <wp:effectExtent l="0" t="0" r="9525" b="952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772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5076A" w:rsidRDefault="0065076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A715D3" wp14:editId="012F5DBB">
                                  <wp:extent cx="368935" cy="368935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CB29A81" wp14:editId="6ADE456A">
                                  <wp:extent cx="368935" cy="368935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CC12C9" wp14:editId="72F97DC3">
                                  <wp:extent cx="368935" cy="368935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534F3B4" wp14:editId="0B762F37">
                                  <wp:extent cx="368935" cy="368935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B485C1" wp14:editId="3A7C0173">
                                  <wp:extent cx="368935" cy="368935"/>
                                  <wp:effectExtent l="0" t="0" r="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16642D" wp14:editId="170DC501">
                                  <wp:extent cx="352425" cy="372373"/>
                                  <wp:effectExtent l="0" t="0" r="0" b="889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5000" cy="385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8A07E7D" wp14:editId="202173E7">
                                  <wp:extent cx="352425" cy="372373"/>
                                  <wp:effectExtent l="0" t="0" r="0" b="889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5000" cy="385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F1168F" wp14:editId="53FB5659">
                                  <wp:extent cx="371475" cy="351924"/>
                                  <wp:effectExtent l="0" t="0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FAA582" wp14:editId="10AC3AFB">
                                  <wp:extent cx="371475" cy="351924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FAA582" wp14:editId="10AC3AFB">
                                  <wp:extent cx="371475" cy="351924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FAA582" wp14:editId="10AC3AFB">
                                  <wp:extent cx="371475" cy="351924"/>
                                  <wp:effectExtent l="0" t="0" r="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FAA582" wp14:editId="10AC3AFB">
                                  <wp:extent cx="371475" cy="351924"/>
                                  <wp:effectExtent l="0" t="0" r="0" b="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0;margin-top:1.95pt;width:366.75pt;height:36.75pt;z-index:251659264;visibility:visible;mso-wrap-style:square;mso-width-percent:0;mso-wrap-distance-left:9pt;mso-wrap-distance-top:0;mso-wrap-distance-right:9pt;mso-wrap-distance-bottom:0;mso-position-horizontal:left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" fillcolor="white [3201]" stroked="f" strokeweight=".5pt">
                <v:textbox>
                  <w:txbxContent>
                    <w:p w:rsidR="0065076A" w:rsidRDefault="0065076A">
                      <w:r>
                        <w:rPr>
                          <w:noProof/>
                        </w:rPr>
                        <w:drawing>
                          <wp:inline distT="0" distB="0" distL="0" distR="0" wp14:anchorId="73A715D3" wp14:editId="012F5DBB">
                            <wp:extent cx="368935" cy="368935"/>
                            <wp:effectExtent l="0" t="0" r="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CB29A81" wp14:editId="6ADE456A">
                            <wp:extent cx="368935" cy="368935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FCC12C9" wp14:editId="72F97DC3">
                            <wp:extent cx="368935" cy="368935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534F3B4" wp14:editId="0B762F37">
                            <wp:extent cx="368935" cy="368935"/>
                            <wp:effectExtent l="0" t="0" r="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AB485C1" wp14:editId="3A7C0173">
                            <wp:extent cx="368935" cy="368935"/>
                            <wp:effectExtent l="0" t="0" r="0" b="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516642D" wp14:editId="170DC501">
                            <wp:extent cx="352425" cy="372373"/>
                            <wp:effectExtent l="0" t="0" r="0" b="889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5000" cy="385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8A07E7D" wp14:editId="202173E7">
                            <wp:extent cx="352425" cy="372373"/>
                            <wp:effectExtent l="0" t="0" r="0" b="889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5000" cy="385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8F1168F" wp14:editId="53FB5659">
                            <wp:extent cx="371475" cy="351924"/>
                            <wp:effectExtent l="0" t="0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EFAA582" wp14:editId="10AC3AFB">
                            <wp:extent cx="371475" cy="351924"/>
                            <wp:effectExtent l="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EFAA582" wp14:editId="10AC3AFB">
                            <wp:extent cx="371475" cy="351924"/>
                            <wp:effectExtent l="0" t="0" r="0" b="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EFAA582" wp14:editId="10AC3AFB">
                            <wp:extent cx="371475" cy="351924"/>
                            <wp:effectExtent l="0" t="0" r="0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EFAA582" wp14:editId="10AC3AFB">
                            <wp:extent cx="371475" cy="351924"/>
                            <wp:effectExtent l="0" t="0" r="0" b="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Pr="006774B3" w:rsidRDefault="0065076A" w:rsidP="00CB3E43">
      <w:pPr>
        <w:rPr>
          <w:rFonts w:asciiTheme="majorHAnsi" w:hAnsiTheme="majorHAnsi" w:cstheme="majorHAnsi"/>
          <w:sz w:val="28"/>
        </w:rPr>
      </w:pP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321"/>
        <w:gridCol w:w="2171"/>
        <w:gridCol w:w="2338"/>
      </w:tblGrid>
      <w:tr w:rsidR="0065076A" w:rsidTr="0065076A">
        <w:tc>
          <w:tcPr>
            <w:tcW w:w="2321" w:type="dxa"/>
            <w:shd w:val="clear" w:color="auto" w:fill="C5E0B3" w:themeFill="accent6" w:themeFillTint="66"/>
          </w:tcPr>
          <w:p w:rsidR="0065076A" w:rsidRPr="000C1F71" w:rsidRDefault="0065076A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Hundreds</w:t>
            </w:r>
          </w:p>
        </w:tc>
        <w:tc>
          <w:tcPr>
            <w:tcW w:w="2171" w:type="dxa"/>
            <w:shd w:val="clear" w:color="auto" w:fill="FFE599" w:themeFill="accent4" w:themeFillTint="66"/>
          </w:tcPr>
          <w:p w:rsidR="0065076A" w:rsidRPr="000C1F71" w:rsidRDefault="0065076A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338" w:type="dxa"/>
            <w:shd w:val="clear" w:color="auto" w:fill="F4B083" w:themeFill="accent2" w:themeFillTint="99"/>
          </w:tcPr>
          <w:p w:rsidR="0065076A" w:rsidRPr="000C1F71" w:rsidRDefault="0065076A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65076A" w:rsidTr="0065076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65076A" w:rsidTr="0065076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65076A" w:rsidTr="0065076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65076A" w:rsidTr="0065076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65076A" w:rsidTr="0065076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6C8CE07" wp14:editId="252481D0">
            <wp:extent cx="1752600" cy="523875"/>
            <wp:effectExtent l="0" t="0" r="0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CCA8C5" wp14:editId="47737B90">
                <wp:simplePos x="0" y="0"/>
                <wp:positionH relativeFrom="margin">
                  <wp:align>left</wp:align>
                </wp:positionH>
                <wp:positionV relativeFrom="paragraph">
                  <wp:posOffset>215265</wp:posOffset>
                </wp:positionV>
                <wp:extent cx="4657725" cy="514350"/>
                <wp:effectExtent l="0" t="0" r="9525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77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5076A" w:rsidRDefault="0065076A" w:rsidP="0065076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C28E0DD" wp14:editId="07475E1F">
                                  <wp:extent cx="368935" cy="368935"/>
                                  <wp:effectExtent l="0" t="0" r="0" b="0"/>
                                  <wp:docPr id="54" name="Picture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F28AF3" wp14:editId="0EC97541">
                                  <wp:extent cx="368935" cy="368935"/>
                                  <wp:effectExtent l="0" t="0" r="0" b="0"/>
                                  <wp:docPr id="55" name="Picture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A40472" wp14:editId="6C4B6E57">
                                  <wp:extent cx="368935" cy="368935"/>
                                  <wp:effectExtent l="0" t="0" r="0" b="0"/>
                                  <wp:docPr id="56" name="Picture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4D4F326" wp14:editId="1880AFE1">
                                  <wp:extent cx="368935" cy="368935"/>
                                  <wp:effectExtent l="0" t="0" r="0" b="0"/>
                                  <wp:docPr id="57" name="Picture 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BE8119F" wp14:editId="30F8D428">
                                  <wp:extent cx="368935" cy="368935"/>
                                  <wp:effectExtent l="0" t="0" r="0" b="0"/>
                                  <wp:docPr id="58" name="Picture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7EB22A" wp14:editId="1185C7E8">
                                  <wp:extent cx="368935" cy="368935"/>
                                  <wp:effectExtent l="0" t="0" r="0" b="0"/>
                                  <wp:docPr id="59" name="Picture 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7EB22A" wp14:editId="1185C7E8">
                                  <wp:extent cx="368935" cy="368935"/>
                                  <wp:effectExtent l="0" t="0" r="0" b="0"/>
                                  <wp:docPr id="60" name="Picture 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7EB22A" wp14:editId="1185C7E8">
                                  <wp:extent cx="368935" cy="368935"/>
                                  <wp:effectExtent l="0" t="0" r="0" b="0"/>
                                  <wp:docPr id="43" name="Picture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7EB22A" wp14:editId="1185C7E8">
                                  <wp:extent cx="368935" cy="368935"/>
                                  <wp:effectExtent l="0" t="0" r="0" b="0"/>
                                  <wp:docPr id="64" name="Picture 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98F3B2" wp14:editId="16C9D3E0">
                                  <wp:extent cx="371475" cy="351924"/>
                                  <wp:effectExtent l="0" t="0" r="0" b="0"/>
                                  <wp:docPr id="61" name="Picture 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D1F48B" wp14:editId="2C9F4CDE">
                                  <wp:extent cx="371475" cy="351924"/>
                                  <wp:effectExtent l="0" t="0" r="0" b="0"/>
                                  <wp:docPr id="62" name="Picture 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654A85A" wp14:editId="28CB7E61">
                                  <wp:extent cx="371475" cy="351924"/>
                                  <wp:effectExtent l="0" t="0" r="0" b="0"/>
                                  <wp:docPr id="63" name="Picture 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CCA8C5" id="Text Box 38" o:spid="_x0000_s1027" type="#_x0000_t202" style="position:absolute;margin-left:0;margin-top:16.95pt;width:366.75pt;height:40.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" fillcolor="white [3201]" stroked="f" strokeweight=".5pt">
                <v:textbox>
                  <w:txbxContent>
                    <w:p w:rsidR="0065076A" w:rsidRDefault="0065076A" w:rsidP="0065076A">
                      <w:r>
                        <w:rPr>
                          <w:noProof/>
                        </w:rPr>
                        <w:drawing>
                          <wp:inline distT="0" distB="0" distL="0" distR="0" wp14:anchorId="3C28E0DD" wp14:editId="07475E1F">
                            <wp:extent cx="368935" cy="368935"/>
                            <wp:effectExtent l="0" t="0" r="0" b="0"/>
                            <wp:docPr id="54" name="Picture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7F28AF3" wp14:editId="0EC97541">
                            <wp:extent cx="368935" cy="368935"/>
                            <wp:effectExtent l="0" t="0" r="0" b="0"/>
                            <wp:docPr id="55" name="Picture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1A40472" wp14:editId="6C4B6E57">
                            <wp:extent cx="368935" cy="368935"/>
                            <wp:effectExtent l="0" t="0" r="0" b="0"/>
                            <wp:docPr id="56" name="Picture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4D4F326" wp14:editId="1880AFE1">
                            <wp:extent cx="368935" cy="368935"/>
                            <wp:effectExtent l="0" t="0" r="0" b="0"/>
                            <wp:docPr id="57" name="Picture 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BE8119F" wp14:editId="30F8D428">
                            <wp:extent cx="368935" cy="368935"/>
                            <wp:effectExtent l="0" t="0" r="0" b="0"/>
                            <wp:docPr id="58" name="Picture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27EB22A" wp14:editId="1185C7E8">
                            <wp:extent cx="368935" cy="368935"/>
                            <wp:effectExtent l="0" t="0" r="0" b="0"/>
                            <wp:docPr id="59" name="Picture 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27EB22A" wp14:editId="1185C7E8">
                            <wp:extent cx="368935" cy="368935"/>
                            <wp:effectExtent l="0" t="0" r="0" b="0"/>
                            <wp:docPr id="60" name="Picture 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27EB22A" wp14:editId="1185C7E8">
                            <wp:extent cx="368935" cy="368935"/>
                            <wp:effectExtent l="0" t="0" r="0" b="0"/>
                            <wp:docPr id="43" name="Picture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27EB22A" wp14:editId="1185C7E8">
                            <wp:extent cx="368935" cy="368935"/>
                            <wp:effectExtent l="0" t="0" r="0" b="0"/>
                            <wp:docPr id="64" name="Picture 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098F3B2" wp14:editId="16C9D3E0">
                            <wp:extent cx="371475" cy="351924"/>
                            <wp:effectExtent l="0" t="0" r="0" b="0"/>
                            <wp:docPr id="61" name="Picture 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7D1F48B" wp14:editId="2C9F4CDE">
                            <wp:extent cx="371475" cy="351924"/>
                            <wp:effectExtent l="0" t="0" r="0" b="0"/>
                            <wp:docPr id="62" name="Picture 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654A85A" wp14:editId="28CB7E61">
                            <wp:extent cx="371475" cy="351924"/>
                            <wp:effectExtent l="0" t="0" r="0" b="0"/>
                            <wp:docPr id="63" name="Picture 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321"/>
        <w:gridCol w:w="2171"/>
        <w:gridCol w:w="2338"/>
      </w:tblGrid>
      <w:tr w:rsidR="0065076A" w:rsidTr="00E943CA">
        <w:tc>
          <w:tcPr>
            <w:tcW w:w="2321" w:type="dxa"/>
            <w:shd w:val="clear" w:color="auto" w:fill="C5E0B3" w:themeFill="accent6" w:themeFillTint="66"/>
          </w:tcPr>
          <w:p w:rsidR="0065076A" w:rsidRPr="000C1F71" w:rsidRDefault="0065076A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Hundreds</w:t>
            </w:r>
          </w:p>
        </w:tc>
        <w:tc>
          <w:tcPr>
            <w:tcW w:w="2171" w:type="dxa"/>
            <w:shd w:val="clear" w:color="auto" w:fill="FFE599" w:themeFill="accent4" w:themeFillTint="66"/>
          </w:tcPr>
          <w:p w:rsidR="0065076A" w:rsidRPr="000C1F71" w:rsidRDefault="0065076A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338" w:type="dxa"/>
            <w:shd w:val="clear" w:color="auto" w:fill="F4B083" w:themeFill="accent2" w:themeFillTint="99"/>
          </w:tcPr>
          <w:p w:rsidR="0065076A" w:rsidRPr="000C1F71" w:rsidRDefault="0065076A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65076A" w:rsidTr="00E943C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65076A" w:rsidTr="00E943C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65076A" w:rsidTr="00E943C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208280</wp:posOffset>
                </wp:positionV>
                <wp:extent cx="771525" cy="371475"/>
                <wp:effectExtent l="0" t="0" r="28575" b="28575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329D0" w:rsidRDefault="00B329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5" o:spid="_x0000_s1028" type="#_x0000_t202" style="position:absolute;margin-left:70.5pt;margin-top:16.4pt;width:60.75pt;height:2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" fillcolor="white [3201]" strokeweight="1pt">
                <v:textbox>
                  <w:txbxContent>
                    <w:p w:rsidR="00B329D0" w:rsidRDefault="00B329D0"/>
                  </w:txbxContent>
                </v:textbox>
              </v:shape>
            </w:pict>
          </mc:Fallback>
        </mc:AlternateContent>
      </w:r>
      <w:r w:rsidR="0065076A">
        <w:rPr>
          <w:rFonts w:asciiTheme="majorHAnsi" w:hAnsiTheme="majorHAnsi" w:cstheme="majorHAnsi"/>
          <w:sz w:val="28"/>
        </w:rPr>
        <w:t>4.</w:t>
      </w:r>
      <w:r>
        <w:rPr>
          <w:rFonts w:asciiTheme="majorHAnsi" w:hAnsiTheme="majorHAnsi" w:cstheme="majorHAnsi"/>
          <w:sz w:val="28"/>
        </w:rPr>
        <w:t xml:space="preserve"> </w:t>
      </w:r>
    </w:p>
    <w:p w:rsidR="00B329D0" w:rsidRDefault="00B329D0" w:rsidP="00CB3E43">
      <w:pPr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</w:pPr>
      <w:r w:rsidRPr="00B329D0">
        <w:rPr>
          <w:rFonts w:asciiTheme="majorHAnsi" w:hAnsiTheme="majorHAnsi" w:cstheme="majorHAnsi"/>
          <w:sz w:val="32"/>
          <w:szCs w:val="32"/>
        </w:rPr>
        <w:t xml:space="preserve">  </w:t>
      </w:r>
      <w:r w:rsidRPr="00B329D0">
        <w:rPr>
          <w:rFonts w:asciiTheme="majorHAnsi" w:hAnsiTheme="majorHAnsi" w:cstheme="majorHAnsi"/>
          <w:b/>
          <w:sz w:val="32"/>
          <w:szCs w:val="32"/>
        </w:rPr>
        <w:t xml:space="preserve">522 </w:t>
      </w:r>
      <w:r w:rsidRPr="00B329D0"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  <w:t>÷</w:t>
      </w:r>
      <w:r w:rsidRPr="00B329D0"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  <w:t xml:space="preserve"> 5 =</w:t>
      </w:r>
    </w:p>
    <w:p w:rsidR="00B329D0" w:rsidRDefault="00B329D0" w:rsidP="00CB3E43">
      <w:pPr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</w:pPr>
    </w:p>
    <w:p w:rsidR="00B329D0" w:rsidRDefault="00B329D0" w:rsidP="00CB3E43">
      <w:pPr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170C3D" wp14:editId="3B3D4E1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4657725" cy="466725"/>
                <wp:effectExtent l="0" t="0" r="9525" b="9525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772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329D0" w:rsidRDefault="00B329D0" w:rsidP="00B329D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BB0507" wp14:editId="77BCB8E1">
                                  <wp:extent cx="368935" cy="368935"/>
                                  <wp:effectExtent l="0" t="0" r="0" b="0"/>
                                  <wp:docPr id="80" name="Picture 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0D79B0" wp14:editId="060228C9">
                                  <wp:extent cx="368935" cy="368935"/>
                                  <wp:effectExtent l="0" t="0" r="0" b="0"/>
                                  <wp:docPr id="81" name="Picture 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BE36450" wp14:editId="7D8C1ADD">
                                  <wp:extent cx="368935" cy="368935"/>
                                  <wp:effectExtent l="0" t="0" r="0" b="0"/>
                                  <wp:docPr id="82" name="Picture 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2EF8D45" wp14:editId="3B0B42A5">
                                  <wp:extent cx="368935" cy="368935"/>
                                  <wp:effectExtent l="0" t="0" r="0" b="0"/>
                                  <wp:docPr id="83" name="Picture 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087EB9" wp14:editId="72F25453">
                                  <wp:extent cx="368935" cy="368935"/>
                                  <wp:effectExtent l="0" t="0" r="0" b="0"/>
                                  <wp:docPr id="84" name="Picture 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99DB2E" wp14:editId="0A7A4443">
                                  <wp:extent cx="352425" cy="372373"/>
                                  <wp:effectExtent l="0" t="0" r="0" b="8890"/>
                                  <wp:docPr id="85" name="Picture 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5000" cy="385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F997BEF" wp14:editId="0E343F24">
                                  <wp:extent cx="352425" cy="372373"/>
                                  <wp:effectExtent l="0" t="0" r="0" b="8890"/>
                                  <wp:docPr id="86" name="Picture 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5000" cy="385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670E37" wp14:editId="5D99080E">
                                  <wp:extent cx="371475" cy="351924"/>
                                  <wp:effectExtent l="0" t="0" r="0" b="0"/>
                                  <wp:docPr id="87" name="Picture 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2D6E424" wp14:editId="18FB17DD">
                                  <wp:extent cx="371475" cy="351924"/>
                                  <wp:effectExtent l="0" t="0" r="0" b="0"/>
                                  <wp:docPr id="88" name="Picture 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170C3D" id="Text Box 79" o:spid="_x0000_s1029" type="#_x0000_t202" style="position:absolute;margin-left:0;margin-top:-.05pt;width:366.75pt;height:36.7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" fillcolor="white [3201]" stroked="f" strokeweight=".5pt">
                <v:textbox>
                  <w:txbxContent>
                    <w:p w:rsidR="00B329D0" w:rsidRDefault="00B329D0" w:rsidP="00B329D0">
                      <w:r>
                        <w:rPr>
                          <w:noProof/>
                        </w:rPr>
                        <w:drawing>
                          <wp:inline distT="0" distB="0" distL="0" distR="0" wp14:anchorId="4EBB0507" wp14:editId="77BCB8E1">
                            <wp:extent cx="368935" cy="368935"/>
                            <wp:effectExtent l="0" t="0" r="0" b="0"/>
                            <wp:docPr id="80" name="Picture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E0D79B0" wp14:editId="060228C9">
                            <wp:extent cx="368935" cy="368935"/>
                            <wp:effectExtent l="0" t="0" r="0" b="0"/>
                            <wp:docPr id="81" name="Picture 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BE36450" wp14:editId="7D8C1ADD">
                            <wp:extent cx="368935" cy="368935"/>
                            <wp:effectExtent l="0" t="0" r="0" b="0"/>
                            <wp:docPr id="82" name="Picture 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2EF8D45" wp14:editId="3B0B42A5">
                            <wp:extent cx="368935" cy="368935"/>
                            <wp:effectExtent l="0" t="0" r="0" b="0"/>
                            <wp:docPr id="83" name="Picture 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A087EB9" wp14:editId="72F25453">
                            <wp:extent cx="368935" cy="368935"/>
                            <wp:effectExtent l="0" t="0" r="0" b="0"/>
                            <wp:docPr id="84" name="Picture 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599DB2E" wp14:editId="0A7A4443">
                            <wp:extent cx="352425" cy="372373"/>
                            <wp:effectExtent l="0" t="0" r="0" b="8890"/>
                            <wp:docPr id="85" name="Picture 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5000" cy="385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F997BEF" wp14:editId="0E343F24">
                            <wp:extent cx="352425" cy="372373"/>
                            <wp:effectExtent l="0" t="0" r="0" b="8890"/>
                            <wp:docPr id="86" name="Picture 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5000" cy="385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5670E37" wp14:editId="5D99080E">
                            <wp:extent cx="371475" cy="351924"/>
                            <wp:effectExtent l="0" t="0" r="0" b="0"/>
                            <wp:docPr id="87" name="Picture 8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2D6E424" wp14:editId="18FB17DD">
                            <wp:extent cx="371475" cy="351924"/>
                            <wp:effectExtent l="0" t="0" r="0" b="0"/>
                            <wp:docPr id="88" name="Picture 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5076A" w:rsidRDefault="00B329D0" w:rsidP="00CB3E43">
      <w:pPr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</w:pPr>
      <w:r w:rsidRPr="00B329D0"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  <w:t xml:space="preserve"> </w:t>
      </w:r>
    </w:p>
    <w:p w:rsidR="00B329D0" w:rsidRDefault="00B329D0" w:rsidP="00CB3E43">
      <w:pPr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</w:pP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321"/>
        <w:gridCol w:w="2171"/>
        <w:gridCol w:w="2338"/>
      </w:tblGrid>
      <w:tr w:rsidR="00B329D0" w:rsidTr="00E943CA">
        <w:tc>
          <w:tcPr>
            <w:tcW w:w="2321" w:type="dxa"/>
            <w:shd w:val="clear" w:color="auto" w:fill="C5E0B3" w:themeFill="accent6" w:themeFillTint="66"/>
          </w:tcPr>
          <w:p w:rsidR="00B329D0" w:rsidRPr="000C1F71" w:rsidRDefault="00B329D0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Hundreds</w:t>
            </w:r>
          </w:p>
        </w:tc>
        <w:tc>
          <w:tcPr>
            <w:tcW w:w="2171" w:type="dxa"/>
            <w:shd w:val="clear" w:color="auto" w:fill="FFE599" w:themeFill="accent4" w:themeFillTint="66"/>
          </w:tcPr>
          <w:p w:rsidR="00B329D0" w:rsidRPr="000C1F71" w:rsidRDefault="00B329D0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338" w:type="dxa"/>
            <w:shd w:val="clear" w:color="auto" w:fill="F4B083" w:themeFill="accent2" w:themeFillTint="99"/>
          </w:tcPr>
          <w:p w:rsidR="00B329D0" w:rsidRPr="000C1F71" w:rsidRDefault="00B329D0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B329D0" w:rsidTr="00E943CA">
        <w:tc>
          <w:tcPr>
            <w:tcW w:w="232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B329D0" w:rsidTr="00E943CA">
        <w:tc>
          <w:tcPr>
            <w:tcW w:w="232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B329D0" w:rsidTr="00E943CA">
        <w:tc>
          <w:tcPr>
            <w:tcW w:w="232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B329D0" w:rsidTr="00E943CA">
        <w:tc>
          <w:tcPr>
            <w:tcW w:w="232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B329D0" w:rsidTr="00E943CA">
        <w:tc>
          <w:tcPr>
            <w:tcW w:w="232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B329D0" w:rsidRDefault="00B329D0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Pr="001C1BF8" w:rsidRDefault="001C1BF8" w:rsidP="00CB3E43">
      <w:pPr>
        <w:rPr>
          <w:rFonts w:asciiTheme="majorHAnsi" w:hAnsiTheme="majorHAnsi" w:cstheme="majorHAnsi"/>
          <w:sz w:val="28"/>
          <w:szCs w:val="28"/>
        </w:rPr>
      </w:pPr>
      <w:r w:rsidRPr="001C1BF8">
        <w:rPr>
          <w:rFonts w:asciiTheme="majorHAnsi" w:hAnsiTheme="majorHAnsi" w:cstheme="majorHAnsi"/>
          <w:sz w:val="28"/>
          <w:szCs w:val="28"/>
        </w:rPr>
        <w:t>5.</w:t>
      </w: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  <w:r>
        <w:rPr>
          <w:noProof/>
        </w:rPr>
        <w:drawing>
          <wp:inline distT="0" distB="0" distL="0" distR="0" wp14:anchorId="03EB5EDE" wp14:editId="403BA789">
            <wp:extent cx="4664075" cy="3061970"/>
            <wp:effectExtent l="0" t="0" r="3175" b="508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061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sz w:val="28"/>
          <w:szCs w:val="32"/>
        </w:rPr>
      </w:pPr>
      <w:r w:rsidRPr="001C1BF8">
        <w:rPr>
          <w:rFonts w:asciiTheme="majorHAnsi" w:hAnsiTheme="majorHAnsi" w:cstheme="majorHAnsi"/>
          <w:sz w:val="28"/>
          <w:szCs w:val="32"/>
        </w:rPr>
        <w:t>6.</w:t>
      </w:r>
    </w:p>
    <w:p w:rsidR="001C1BF8" w:rsidRPr="001C1BF8" w:rsidRDefault="001C1BF8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0FFE4C17" wp14:editId="0AC3D543">
            <wp:extent cx="4664075" cy="1538605"/>
            <wp:effectExtent l="0" t="0" r="3175" b="4445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53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C1BF8" w:rsidRPr="00B329D0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sectPr w:rsidR="001C1BF8" w:rsidRPr="00B329D0" w:rsidSect="00CB3E43">
      <w:headerReference w:type="default" r:id="rId16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C1BF8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ED628F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3</Pages>
  <Words>22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2021-02-10T10:31:00Z</dcterms:created>
  <dcterms:modified xsi:type="dcterms:W3CDTF">2021-02-10T10:31:00Z</dcterms:modified>
</cp:coreProperties>
</file>